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64" w:rsidRDefault="008B6664" w:rsidP="00661A49">
      <w:pPr>
        <w:ind w:left="5954" w:right="-567"/>
      </w:pPr>
      <w:r>
        <w:t xml:space="preserve">Приложение 4 к решению </w:t>
      </w:r>
    </w:p>
    <w:p w:rsidR="008B6664" w:rsidRDefault="008B6664" w:rsidP="00661A49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r>
        <w:t xml:space="preserve">обрания Озинского муниципального района </w:t>
      </w:r>
    </w:p>
    <w:p w:rsidR="008B6664" w:rsidRDefault="008B6664" w:rsidP="00661A49">
      <w:pPr>
        <w:ind w:left="5954" w:right="-567"/>
      </w:pPr>
      <w:r>
        <w:t>Саратовской области</w:t>
      </w:r>
    </w:p>
    <w:p w:rsidR="008B6664" w:rsidRDefault="008B6664" w:rsidP="00661A49">
      <w:pPr>
        <w:ind w:left="5954" w:right="-567"/>
      </w:pPr>
      <w:r>
        <w:t>от 11 июля 2016 года № 347</w:t>
      </w:r>
    </w:p>
    <w:p w:rsidR="008B6664" w:rsidRDefault="008B6664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8B6664" w:rsidRDefault="008B6664" w:rsidP="00661A49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8B6664" w:rsidRDefault="008B6664" w:rsidP="00661A49">
      <w:pPr>
        <w:ind w:left="5954" w:right="-567"/>
      </w:pPr>
      <w:r>
        <w:t>от 22 декабря 2015 года № 303)</w:t>
      </w:r>
    </w:p>
    <w:p w:rsidR="008B6664" w:rsidRPr="00993271" w:rsidRDefault="008B6664" w:rsidP="00661A49"/>
    <w:p w:rsidR="008B6664" w:rsidRPr="00993271" w:rsidRDefault="008B6664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8B6664" w:rsidRPr="00993271" w:rsidRDefault="008B6664" w:rsidP="00661A49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8B6664" w:rsidRPr="00993271" w:rsidRDefault="008B6664" w:rsidP="00530C2F">
      <w:pPr>
        <w:shd w:val="clear" w:color="auto" w:fill="FFFFFF"/>
        <w:ind w:left="3725" w:right="-427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</w:t>
      </w:r>
      <w:bookmarkStart w:id="0" w:name="_GoBack"/>
      <w:bookmarkEnd w:id="0"/>
      <w:r w:rsidRPr="00993271">
        <w:rPr>
          <w:color w:val="000000"/>
          <w:spacing w:val="-3"/>
        </w:rPr>
        <w:t>ей)</w:t>
      </w:r>
    </w:p>
    <w:tbl>
      <w:tblPr>
        <w:tblW w:w="106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851"/>
        <w:gridCol w:w="567"/>
        <w:gridCol w:w="22"/>
        <w:gridCol w:w="828"/>
        <w:gridCol w:w="1563"/>
        <w:gridCol w:w="993"/>
        <w:gridCol w:w="992"/>
      </w:tblGrid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32657,9</w:t>
            </w:r>
          </w:p>
        </w:tc>
      </w:tr>
      <w:tr w:rsidR="008B6664" w:rsidRPr="0057473E" w:rsidTr="00490F86">
        <w:trPr>
          <w:trHeight w:val="197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4646,9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D30E6E">
              <w:rPr>
                <w:sz w:val="20"/>
                <w:szCs w:val="20"/>
              </w:rPr>
              <w:t>4646,9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D4598" w:rsidRDefault="008B6664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D30E6E">
              <w:rPr>
                <w:sz w:val="20"/>
                <w:szCs w:val="20"/>
              </w:rPr>
              <w:t>4646,9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D30E6E">
              <w:rPr>
                <w:sz w:val="20"/>
                <w:szCs w:val="20"/>
              </w:rPr>
              <w:t>4646,9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D30E6E">
              <w:rPr>
                <w:sz w:val="20"/>
                <w:szCs w:val="20"/>
              </w:rPr>
              <w:t>4646,9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D30E6E">
              <w:rPr>
                <w:sz w:val="20"/>
                <w:szCs w:val="20"/>
              </w:rPr>
              <w:t>4646,9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D30E6E">
              <w:rPr>
                <w:sz w:val="20"/>
                <w:szCs w:val="20"/>
              </w:rPr>
              <w:t>4646,9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28011,0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25853,2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F02E28" w:rsidRDefault="008B6664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F02E28" w:rsidRDefault="008B6664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Муниципальная программа " Развитие культуры на 2016 год"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F02E28" w:rsidRDefault="008B6664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2D4598" w:rsidRDefault="008B6664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F02E28" w:rsidRDefault="008B6664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Муниципальная программа " Социальная поддержка инвалидов в Озинском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2D4598" w:rsidRDefault="008B6664" w:rsidP="00490F86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8B6664" w:rsidRPr="00B35BB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802B22" w:rsidRDefault="008B6664" w:rsidP="00490F86">
            <w:pPr>
              <w:rPr>
                <w:sz w:val="20"/>
                <w:szCs w:val="20"/>
              </w:rPr>
            </w:pPr>
            <w:r w:rsidRPr="00802B22">
              <w:rPr>
                <w:sz w:val="20"/>
                <w:szCs w:val="20"/>
              </w:rPr>
              <w:t>Муниципальная программа " Гармонизация межнациональных отношений и профилактика экстремизма в Озинском муниципальном районе на 201</w:t>
            </w:r>
            <w:r>
              <w:rPr>
                <w:sz w:val="20"/>
                <w:szCs w:val="20"/>
              </w:rPr>
              <w:t xml:space="preserve">6 </w:t>
            </w:r>
            <w:r w:rsidRPr="00802B22">
              <w:rPr>
                <w:sz w:val="20"/>
                <w:szCs w:val="20"/>
              </w:rPr>
              <w:t>год"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802B22" w:rsidRDefault="008B6664" w:rsidP="00490F86">
            <w:pPr>
              <w:rPr>
                <w:sz w:val="20"/>
                <w:szCs w:val="20"/>
              </w:rPr>
            </w:pPr>
            <w:r w:rsidRPr="00802B2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57473E" w:rsidRDefault="008B6664" w:rsidP="0049293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57473E" w:rsidRDefault="008B6664" w:rsidP="0049293A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08 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2D4598" w:rsidRDefault="008B6664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E9306C" w:rsidRDefault="008B6664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25649,6</w:t>
            </w:r>
          </w:p>
        </w:tc>
      </w:tr>
      <w:tr w:rsidR="008B6664" w:rsidRPr="0057473E" w:rsidTr="00490F86">
        <w:trPr>
          <w:trHeight w:val="464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E9306C" w:rsidRDefault="008B6664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19431,8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2B2323">
              <w:rPr>
                <w:sz w:val="20"/>
                <w:szCs w:val="20"/>
              </w:rPr>
              <w:t>19431,8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2B2323">
              <w:rPr>
                <w:sz w:val="20"/>
                <w:szCs w:val="20"/>
              </w:rPr>
              <w:t>19431,8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2B2323">
              <w:rPr>
                <w:sz w:val="20"/>
                <w:szCs w:val="20"/>
              </w:rPr>
              <w:t>19431,8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6217,8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BA6B7B">
              <w:rPr>
                <w:sz w:val="20"/>
                <w:szCs w:val="20"/>
              </w:rPr>
              <w:t>6217,8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BA6B7B">
              <w:rPr>
                <w:sz w:val="20"/>
                <w:szCs w:val="20"/>
              </w:rPr>
              <w:t>6217,8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802B22">
            <w:pPr>
              <w:jc w:val="center"/>
            </w:pPr>
            <w:r w:rsidRPr="00BA6B7B">
              <w:rPr>
                <w:sz w:val="20"/>
                <w:szCs w:val="20"/>
              </w:rPr>
              <w:t>6217,8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705F" w:rsidRDefault="008B6664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705F" w:rsidRDefault="008B6664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Софинансирование расходов федерального и (или)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705F" w:rsidRDefault="008B6664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r w:rsidRPr="00A817FB"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r w:rsidRPr="00A817FB"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D4598" w:rsidRDefault="008B6664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D4598" w:rsidRDefault="008B6664" w:rsidP="00490F86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D71F86" w:rsidRDefault="008B6664" w:rsidP="00490F86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312761" w:rsidRDefault="008B6664" w:rsidP="00490F86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2157,8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705F" w:rsidRDefault="008B6664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705F" w:rsidRDefault="008B6664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D4598" w:rsidRDefault="008B6664" w:rsidP="00490F86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1537,7</w:t>
            </w:r>
          </w:p>
        </w:tc>
      </w:tr>
      <w:tr w:rsidR="008B6664" w:rsidRPr="0057473E" w:rsidTr="00490F86">
        <w:trPr>
          <w:trHeight w:val="1345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705F" w:rsidRDefault="008B6664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705F" w:rsidRDefault="008B6664" w:rsidP="00490F86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8701,7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37A3D" w:rsidRDefault="008B6664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37A3D" w:rsidRDefault="008B6664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8B6664" w:rsidRPr="0057473E" w:rsidTr="00490F86">
        <w:trPr>
          <w:trHeight w:val="1225"/>
        </w:trPr>
        <w:tc>
          <w:tcPr>
            <w:tcW w:w="4820" w:type="dxa"/>
          </w:tcPr>
          <w:p w:rsidR="008B6664" w:rsidRPr="00137A3D" w:rsidRDefault="008B6664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37A3D" w:rsidRDefault="008B6664" w:rsidP="00490F86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8B6664" w:rsidRPr="0057473E" w:rsidTr="00490F86">
        <w:trPr>
          <w:trHeight w:val="519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8B6664" w:rsidRPr="0057473E" w:rsidTr="00490F86">
        <w:trPr>
          <w:trHeight w:val="559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23C89" w:rsidRDefault="008B6664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23C89" w:rsidRDefault="008B6664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23C89" w:rsidRDefault="008B6664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23C89" w:rsidRDefault="008B6664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23C89" w:rsidRDefault="008B6664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23C89" w:rsidRDefault="008B6664" w:rsidP="00490F86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28" w:type="dxa"/>
          </w:tcPr>
          <w:p w:rsidR="008B6664" w:rsidRPr="00123C89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110,8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8B6664" w:rsidRPr="0057473E" w:rsidTr="00490F86">
        <w:trPr>
          <w:trHeight w:val="391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AC024E" w:rsidRDefault="008B6664" w:rsidP="00490F86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63513,8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16831,6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10930,2</w:t>
            </w:r>
          </w:p>
        </w:tc>
      </w:tr>
      <w:tr w:rsidR="008B6664" w:rsidRPr="000B4290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0B4290" w:rsidRDefault="008B6664" w:rsidP="00490F8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9539,7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750,6</w:t>
            </w:r>
          </w:p>
        </w:tc>
      </w:tr>
      <w:tr w:rsidR="008B6664" w:rsidRPr="00211A21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111E0" w:rsidRDefault="008B6664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111E0" w:rsidRDefault="008B6664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8F1918" w:rsidRDefault="008B6664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8F1918" w:rsidRDefault="008B6664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8F1918" w:rsidRDefault="008B6664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8F1918" w:rsidRDefault="008B6664" w:rsidP="00490F86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111E0" w:rsidRDefault="008B6664" w:rsidP="00490F86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1DF2" w:rsidRDefault="008B6664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1DF2" w:rsidRDefault="008B6664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1DF2" w:rsidRDefault="008B6664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21DF2" w:rsidRDefault="008B6664" w:rsidP="00490F86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993" w:type="dxa"/>
          </w:tcPr>
          <w:p w:rsidR="008B6664" w:rsidRPr="0057473E" w:rsidRDefault="008B6664" w:rsidP="006D0A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5876,2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 Создание условий для реализации установленных полномочий (функций) администрацией Озинского муниципального района на 201</w:t>
            </w:r>
            <w:r>
              <w:rPr>
                <w:sz w:val="20"/>
                <w:szCs w:val="20"/>
              </w:rPr>
              <w:t>6</w:t>
            </w:r>
            <w:r w:rsidRPr="00AC024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637B7C" w:rsidRDefault="008B6664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637B7C" w:rsidRDefault="008B6664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637B7C" w:rsidRDefault="008B6664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637B7C" w:rsidRDefault="008B6664" w:rsidP="00490F86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637B7C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637B7C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5056,2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4578,0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4528,0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52071" w:rsidRDefault="008B6664" w:rsidP="00490F86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B6664" w:rsidRPr="0057473E" w:rsidTr="00490F86">
        <w:trPr>
          <w:trHeight w:val="659"/>
        </w:trPr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B6664" w:rsidRPr="0057473E" w:rsidTr="00490F86">
        <w:trPr>
          <w:trHeight w:val="351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B6664" w:rsidRPr="0057473E" w:rsidTr="00490F86">
        <w:trPr>
          <w:trHeight w:val="351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35365,1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E336A8" w:rsidRDefault="008B6664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E336A8" w:rsidRDefault="008B6664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E336A8" w:rsidRDefault="008B6664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E336A8" w:rsidRDefault="008B6664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E336A8" w:rsidRDefault="008B6664" w:rsidP="00490F86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0E6184" w:rsidRDefault="008B6664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586,5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0E6184" w:rsidRDefault="008B6664" w:rsidP="00490F86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8401C6" w:rsidRDefault="008B6664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8401C6" w:rsidRDefault="008B6664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8401C6" w:rsidRDefault="008B6664" w:rsidP="00490F86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34136,8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24989,6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sz w:val="20"/>
                <w:szCs w:val="20"/>
              </w:rPr>
              <w:t>17007,3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6B3CA9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33D79">
              <w:rPr>
                <w:sz w:val="20"/>
                <w:szCs w:val="20"/>
              </w:rPr>
              <w:t>4449,5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3534D6" w:rsidRDefault="008B6664" w:rsidP="00490F86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3534D6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12557,6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12557,8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C673B5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C673B5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C673B5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C673B5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7982,3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Pr="00C673B5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F40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007266" w:rsidRDefault="008B6664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007266" w:rsidRDefault="008B6664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 xml:space="preserve">Муниципальная программа " Развитие малого и среднего предпринимательства в Озинском муниципальном районе 2016 </w:t>
            </w:r>
            <w:r>
              <w:rPr>
                <w:sz w:val="20"/>
                <w:szCs w:val="20"/>
              </w:rPr>
              <w:t>-2018г</w:t>
            </w:r>
            <w:r w:rsidRPr="00007266">
              <w:rPr>
                <w:sz w:val="20"/>
                <w:szCs w:val="20"/>
              </w:rPr>
              <w:t>г."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007266" w:rsidRDefault="008B6664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007266" w:rsidRDefault="008B6664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Pr="00007266" w:rsidRDefault="008B6664" w:rsidP="00490F86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F40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F40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F40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F40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B6664" w:rsidRPr="0057473E" w:rsidTr="00490F86">
        <w:trPr>
          <w:trHeight w:val="83"/>
        </w:trPr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F40AD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Pr="00FA7EC7" w:rsidRDefault="008B6664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Pr="00FA7EC7" w:rsidRDefault="008B6664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Pr="00FA7EC7" w:rsidRDefault="008B6664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Pr="00FA7EC7" w:rsidRDefault="008B6664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8B6664" w:rsidRPr="00FA7EC7" w:rsidRDefault="008B6664" w:rsidP="00490F8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8B6664" w:rsidRPr="0057473E" w:rsidTr="00490F86">
        <w:trPr>
          <w:trHeight w:val="203"/>
        </w:trPr>
        <w:tc>
          <w:tcPr>
            <w:tcW w:w="4820" w:type="dxa"/>
          </w:tcPr>
          <w:p w:rsidR="008B6664" w:rsidRPr="00292D26" w:rsidRDefault="008B6664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5500,0</w:t>
            </w:r>
          </w:p>
        </w:tc>
      </w:tr>
      <w:tr w:rsidR="008B6664" w:rsidRPr="0057473E" w:rsidTr="005B0E0A">
        <w:trPr>
          <w:trHeight w:val="203"/>
        </w:trPr>
        <w:tc>
          <w:tcPr>
            <w:tcW w:w="4820" w:type="dxa"/>
          </w:tcPr>
          <w:p w:rsidR="008B6664" w:rsidRDefault="008B6664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B6664" w:rsidRPr="00FA7EC7" w:rsidRDefault="008B6664" w:rsidP="00292D2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69553C">
            <w:pPr>
              <w:jc w:val="center"/>
            </w:pPr>
            <w:r w:rsidRPr="00AE0C4B">
              <w:rPr>
                <w:sz w:val="20"/>
                <w:szCs w:val="20"/>
              </w:rPr>
              <w:t>5500,0</w:t>
            </w:r>
          </w:p>
        </w:tc>
      </w:tr>
      <w:tr w:rsidR="008B6664" w:rsidRPr="0057473E" w:rsidTr="005B0E0A">
        <w:trPr>
          <w:trHeight w:val="203"/>
        </w:trPr>
        <w:tc>
          <w:tcPr>
            <w:tcW w:w="4820" w:type="dxa"/>
          </w:tcPr>
          <w:p w:rsidR="008B6664" w:rsidRDefault="008B6664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B6664" w:rsidRPr="00FA7EC7" w:rsidRDefault="008B6664" w:rsidP="00292D26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69553C">
            <w:pPr>
              <w:jc w:val="center"/>
            </w:pPr>
            <w:r w:rsidRPr="00AE0C4B">
              <w:rPr>
                <w:sz w:val="20"/>
                <w:szCs w:val="20"/>
              </w:rPr>
              <w:t>5500,0</w:t>
            </w:r>
          </w:p>
        </w:tc>
      </w:tr>
      <w:tr w:rsidR="008B6664" w:rsidRPr="0057473E" w:rsidTr="00490F86">
        <w:trPr>
          <w:trHeight w:val="203"/>
        </w:trPr>
        <w:tc>
          <w:tcPr>
            <w:tcW w:w="4820" w:type="dxa"/>
          </w:tcPr>
          <w:p w:rsidR="008B6664" w:rsidRDefault="008B6664" w:rsidP="006D0A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20754C" w:rsidRDefault="008B6664" w:rsidP="0029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69553C">
            <w:pPr>
              <w:jc w:val="center"/>
            </w:pPr>
            <w:r w:rsidRPr="00AE0C4B">
              <w:rPr>
                <w:sz w:val="20"/>
                <w:szCs w:val="20"/>
              </w:rPr>
              <w:t>5500,0</w:t>
            </w:r>
          </w:p>
        </w:tc>
      </w:tr>
      <w:tr w:rsidR="008B6664" w:rsidRPr="0057473E" w:rsidTr="00490F86">
        <w:trPr>
          <w:trHeight w:val="203"/>
        </w:trPr>
        <w:tc>
          <w:tcPr>
            <w:tcW w:w="4820" w:type="dxa"/>
          </w:tcPr>
          <w:p w:rsidR="008B6664" w:rsidRPr="0057473E" w:rsidRDefault="008B6664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292D26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69553C">
            <w:pPr>
              <w:jc w:val="center"/>
            </w:pPr>
            <w:r w:rsidRPr="00AE0C4B">
              <w:rPr>
                <w:sz w:val="20"/>
                <w:szCs w:val="20"/>
              </w:rPr>
              <w:t>5500,0</w:t>
            </w:r>
          </w:p>
        </w:tc>
      </w:tr>
      <w:tr w:rsidR="008B6664" w:rsidRPr="0057473E" w:rsidTr="00490F86">
        <w:trPr>
          <w:trHeight w:val="203"/>
        </w:trPr>
        <w:tc>
          <w:tcPr>
            <w:tcW w:w="4820" w:type="dxa"/>
          </w:tcPr>
          <w:p w:rsidR="008B6664" w:rsidRPr="0057473E" w:rsidRDefault="008B6664" w:rsidP="006D0AF3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292D26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69553C">
            <w:pPr>
              <w:jc w:val="center"/>
            </w:pPr>
            <w:r w:rsidRPr="00AE0C4B">
              <w:rPr>
                <w:sz w:val="20"/>
                <w:szCs w:val="20"/>
              </w:rPr>
              <w:t>5500,0</w:t>
            </w:r>
          </w:p>
        </w:tc>
      </w:tr>
      <w:tr w:rsidR="008B6664" w:rsidRPr="0057473E" w:rsidTr="00490F86">
        <w:trPr>
          <w:trHeight w:val="203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4145,1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Озинского района»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3054,3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</w:tr>
      <w:tr w:rsidR="008B6664" w:rsidRPr="0057473E" w:rsidTr="00490F86">
        <w:trPr>
          <w:trHeight w:val="1036"/>
        </w:trPr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"Обеспечение жилыми помещениями  молодых семей на территории Озинского муниципального района </w:t>
            </w:r>
            <w:r>
              <w:rPr>
                <w:sz w:val="20"/>
                <w:szCs w:val="20"/>
              </w:rPr>
              <w:t>2016 год</w:t>
            </w:r>
            <w:r w:rsidRPr="00AC024E">
              <w:rPr>
                <w:sz w:val="20"/>
                <w:szCs w:val="20"/>
              </w:rPr>
              <w:t>"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C024E" w:rsidRDefault="008B6664" w:rsidP="00490F86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716524">
              <w:rPr>
                <w:sz w:val="20"/>
                <w:szCs w:val="20"/>
              </w:rPr>
              <w:t>5,8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8B6664" w:rsidRPr="0057473E" w:rsidTr="00490F86">
        <w:trPr>
          <w:trHeight w:val="860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2154,3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A4AC2" w:rsidRDefault="008B6664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A4AC2" w:rsidRDefault="008B6664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A69AD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A4AC2" w:rsidRDefault="008B6664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993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B878FD">
              <w:rPr>
                <w:sz w:val="20"/>
                <w:szCs w:val="20"/>
              </w:rPr>
              <w:t>251,4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A4AC2" w:rsidRDefault="008B6664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A4AC2" w:rsidRDefault="008B6664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8B6664" w:rsidRPr="00FA4AC2" w:rsidRDefault="008B6664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" Жилище" на 2011-2015 годы</w:t>
            </w:r>
          </w:p>
        </w:tc>
        <w:tc>
          <w:tcPr>
            <w:tcW w:w="851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A69AD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A4AC2" w:rsidRDefault="008B6664" w:rsidP="00490F86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67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993" w:type="dxa"/>
          </w:tcPr>
          <w:p w:rsidR="008B6664" w:rsidRPr="00FA4AC2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C5003">
              <w:rPr>
                <w:sz w:val="20"/>
                <w:szCs w:val="20"/>
              </w:rPr>
              <w:t>124,7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A69AD" w:rsidRDefault="008B6664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A69AD" w:rsidRDefault="008B6664" w:rsidP="00490F86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92D26" w:rsidRDefault="008B6664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92D26" w:rsidRDefault="008B6664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92D26" w:rsidRDefault="008B6664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79 2 00 00000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92D26" w:rsidRDefault="008B6664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92D26" w:rsidRDefault="008B6664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92D26" w:rsidRDefault="008B6664" w:rsidP="00490F86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</w:tr>
      <w:tr w:rsidR="008B6664" w:rsidRPr="0057473E" w:rsidTr="00490F86">
        <w:trPr>
          <w:trHeight w:val="588"/>
        </w:trPr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230814,0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228184,9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61832,0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21732,6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21732,6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21732,6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21732,6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21732,6</w:t>
            </w:r>
          </w:p>
        </w:tc>
      </w:tr>
      <w:tr w:rsidR="008B6664" w:rsidRPr="0057473E" w:rsidTr="00490F86">
        <w:trPr>
          <w:trHeight w:val="529"/>
        </w:trPr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8B6664" w:rsidRPr="0057473E" w:rsidTr="00490F86">
        <w:tc>
          <w:tcPr>
            <w:tcW w:w="4820" w:type="dxa"/>
            <w:vAlign w:val="bottom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157830,0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B6664" w:rsidRPr="00637B7C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B6664" w:rsidRDefault="008B6664" w:rsidP="00490F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  <w:p w:rsidR="008B6664" w:rsidRPr="00637B7C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B6664" w:rsidRPr="00730D9D" w:rsidRDefault="008B6664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  <w:p w:rsidR="008B6664" w:rsidRPr="00637B7C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B6664" w:rsidRPr="00730D9D" w:rsidRDefault="008B6664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B6664" w:rsidRPr="00730D9D" w:rsidRDefault="008B6664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8B6664" w:rsidRPr="00730D9D" w:rsidRDefault="008B6664" w:rsidP="00490F86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E08F8" w:rsidRDefault="008B6664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Муниципальная программа "Профилактика терроризма и экстремизма в Озинском муниципальном районе Саратовской области на 2015-2017 год"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E08F8" w:rsidRDefault="008B6664" w:rsidP="00490F86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276597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17205,9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276597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16487,1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9354F6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16487,1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Pr="009354F6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16487,1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Pr="009354F6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16487,1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140514,1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637B7C" w:rsidRDefault="008B6664" w:rsidP="00490F86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139414,1</w:t>
            </w:r>
          </w:p>
        </w:tc>
      </w:tr>
      <w:tr w:rsidR="008B6664" w:rsidRPr="0057473E" w:rsidTr="00490F86">
        <w:tc>
          <w:tcPr>
            <w:tcW w:w="4820" w:type="dxa"/>
            <w:vAlign w:val="bottom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135674,4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r w:rsidRPr="00CF709D">
              <w:rPr>
                <w:bCs/>
                <w:sz w:val="20"/>
                <w:szCs w:val="20"/>
              </w:rPr>
              <w:t>135674,4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5733F" w:rsidRDefault="008B6664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2B6F03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5733F" w:rsidRDefault="008B6664" w:rsidP="00490F86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25733F" w:rsidRDefault="008B6664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B6664" w:rsidRPr="0025733F" w:rsidRDefault="008B6664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993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8B6664" w:rsidRPr="0025733F" w:rsidRDefault="008B6664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96.2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5733F" w:rsidRDefault="008B6664" w:rsidP="00490F86">
            <w:r w:rsidRPr="0025733F">
              <w:rPr>
                <w:sz w:val="22"/>
                <w:szCs w:val="22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Pr="0025733F" w:rsidRDefault="008B6664" w:rsidP="00490F86">
            <w:pPr>
              <w:rPr>
                <w:lang w:val="en-US"/>
              </w:rPr>
            </w:pPr>
            <w:r w:rsidRPr="0025733F">
              <w:rPr>
                <w:sz w:val="22"/>
                <w:szCs w:val="22"/>
                <w:lang w:val="en-US"/>
              </w:rPr>
              <w:t>80 5 00 00000</w:t>
            </w:r>
          </w:p>
        </w:tc>
        <w:tc>
          <w:tcPr>
            <w:tcW w:w="993" w:type="dxa"/>
          </w:tcPr>
          <w:p w:rsidR="008B6664" w:rsidRPr="0025733F" w:rsidRDefault="008B6664" w:rsidP="00490F86">
            <w:pPr>
              <w:jc w:val="center"/>
            </w:pPr>
          </w:p>
        </w:tc>
        <w:tc>
          <w:tcPr>
            <w:tcW w:w="992" w:type="dxa"/>
          </w:tcPr>
          <w:p w:rsidR="008B6664" w:rsidRPr="0025733F" w:rsidRDefault="008B6664" w:rsidP="00490F86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1003.8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25733F" w:rsidRDefault="008B6664" w:rsidP="00490F86"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Pr="0025733F" w:rsidRDefault="008B6664" w:rsidP="00490F86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8B6664" w:rsidRPr="0025733F" w:rsidRDefault="008B6664" w:rsidP="00490F86">
            <w:pPr>
              <w:jc w:val="center"/>
            </w:pPr>
          </w:p>
        </w:tc>
        <w:tc>
          <w:tcPr>
            <w:tcW w:w="992" w:type="dxa"/>
          </w:tcPr>
          <w:p w:rsidR="008B6664" w:rsidRPr="0025733F" w:rsidRDefault="008B6664" w:rsidP="00490F86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1003.8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</w:tcPr>
          <w:p w:rsidR="008B6664" w:rsidRPr="0025733F" w:rsidRDefault="008B6664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r w:rsidRPr="00466CB7">
              <w:rPr>
                <w:sz w:val="22"/>
                <w:szCs w:val="22"/>
                <w:lang w:val="en-US"/>
              </w:rPr>
              <w:t>80 5 00 50970</w:t>
            </w:r>
          </w:p>
        </w:tc>
        <w:tc>
          <w:tcPr>
            <w:tcW w:w="993" w:type="dxa"/>
          </w:tcPr>
          <w:p w:rsidR="008B6664" w:rsidRPr="0025733F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</w:tcPr>
          <w:p w:rsidR="008B6664" w:rsidRPr="0025733F" w:rsidRDefault="008B6664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1003.8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857D70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1353,2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721F74" w:rsidRDefault="008B6664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35693" w:rsidRDefault="008B6664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135693" w:rsidRDefault="008B6664" w:rsidP="00490F86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3208A1">
              <w:rPr>
                <w:bCs/>
                <w:sz w:val="20"/>
                <w:szCs w:val="20"/>
                <w:lang w:val="en-US"/>
              </w:rPr>
              <w:t>780.0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573,2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857D70">
            <w:pPr>
              <w:jc w:val="center"/>
            </w:pPr>
            <w:r w:rsidRPr="00322587">
              <w:rPr>
                <w:bCs/>
                <w:sz w:val="20"/>
                <w:szCs w:val="20"/>
              </w:rPr>
              <w:t>573,2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38796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7169,7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38796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38796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38796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1042,3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998,9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998,9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92D39" w:rsidRDefault="008B6664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92D39" w:rsidRDefault="008B6664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721F7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4111,9</w:t>
            </w:r>
          </w:p>
          <w:p w:rsidR="008B6664" w:rsidRPr="00721F74" w:rsidRDefault="008B6664" w:rsidP="00490F86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721F7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3121,7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38796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3088,0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2546,4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2546,4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857D70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857D70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06B68" w:rsidRDefault="008B6664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A06B68" w:rsidRDefault="008B6664" w:rsidP="00490F86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864,7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123,4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79056F" w:rsidRDefault="008B6664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9512E6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1736,6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79056F" w:rsidRDefault="008B6664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9512E6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1736,6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79056F" w:rsidRDefault="008B6664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79056F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1299,2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79056F" w:rsidRDefault="008B6664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79056F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1299,2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79056F" w:rsidRDefault="008B6664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79056F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79056F" w:rsidRDefault="008B6664" w:rsidP="00490F86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79056F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92D39" w:rsidRDefault="008B6664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F92D39" w:rsidRDefault="008B6664" w:rsidP="00490F86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79056F" w:rsidRDefault="008B6664" w:rsidP="00490F86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79056F" w:rsidRDefault="008B6664" w:rsidP="00490F86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008A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E4198" w:rsidRDefault="008B6664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E4198" w:rsidRDefault="008B6664" w:rsidP="00490F86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2629,1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E4198" w:rsidRDefault="008B6664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9E4198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E4198" w:rsidRDefault="008B6664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9E4198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E4198" w:rsidRDefault="008B6664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9E4198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E4198" w:rsidRDefault="008B6664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9E4198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B6664" w:rsidRPr="009E4198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E4198" w:rsidRDefault="008B6664" w:rsidP="00490F86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8B6664" w:rsidRPr="009E4198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8B6664" w:rsidRPr="009E4198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CA28C0">
              <w:rPr>
                <w:bCs/>
                <w:sz w:val="20"/>
                <w:szCs w:val="20"/>
              </w:rPr>
              <w:t>2529,1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4019,7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3929,7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570,5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30636" w:rsidRDefault="008B6664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Муниципальная программа " Молодежь Озинского района " на 2016 год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30636" w:rsidRDefault="008B6664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B6664" w:rsidRPr="0057473E" w:rsidTr="00490F86">
        <w:tc>
          <w:tcPr>
            <w:tcW w:w="4820" w:type="dxa"/>
            <w:vAlign w:val="bottom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30636" w:rsidRDefault="008B6664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2015-2017 годы"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30636" w:rsidRDefault="008B6664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B6664" w:rsidRPr="0057473E" w:rsidTr="00490F86">
        <w:tc>
          <w:tcPr>
            <w:tcW w:w="4820" w:type="dxa"/>
            <w:vAlign w:val="bottom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8B6664" w:rsidRPr="0057473E" w:rsidRDefault="008B6664" w:rsidP="00490F8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30636" w:rsidRDefault="008B6664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Муниципальная программа " Профилактика правонарушений и усиление борьбы с преступностью на территории Озинского муниципального района на 2014-2016 годы"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30636" w:rsidRDefault="008B6664" w:rsidP="00490F86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B6664" w:rsidRPr="0057473E" w:rsidTr="00490F86">
        <w:tc>
          <w:tcPr>
            <w:tcW w:w="4820" w:type="dxa"/>
            <w:vAlign w:val="bottom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Default="008B6664" w:rsidP="00490F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F4F32" w:rsidRDefault="008B6664" w:rsidP="00490F86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687ED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687EDD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467,0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70,9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470736" w:rsidRDefault="008B6664" w:rsidP="00490F86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>«Развитие физической культуры и спорта в Озинском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38,0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>«Развитие физической культуры и спорта в Озинском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</w:pPr>
            <w:r>
              <w:rPr>
                <w:bCs/>
                <w:sz w:val="20"/>
                <w:szCs w:val="20"/>
              </w:rPr>
              <w:t>52,0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Муниципальное казенное учреждение «Централизованная бухгалтерия органов местного самоуправления Озинского муниципального района»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9512E6" w:rsidRDefault="008B6664" w:rsidP="00490F86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9512E6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8B6664" w:rsidRDefault="008B6664" w:rsidP="00490F86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8B6664" w:rsidRPr="0057473E" w:rsidTr="00490F86">
        <w:tc>
          <w:tcPr>
            <w:tcW w:w="4820" w:type="dxa"/>
          </w:tcPr>
          <w:p w:rsidR="008B6664" w:rsidRPr="0057473E" w:rsidRDefault="008B6664" w:rsidP="00490F86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8B6664" w:rsidRPr="0057473E" w:rsidRDefault="008B6664" w:rsidP="00490F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B6664" w:rsidRPr="0057473E" w:rsidRDefault="008B6664" w:rsidP="00490F8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340949,6</w:t>
            </w:r>
          </w:p>
        </w:tc>
      </w:tr>
    </w:tbl>
    <w:p w:rsidR="008B6664" w:rsidRDefault="008B6664" w:rsidP="00661A49"/>
    <w:p w:rsidR="008B6664" w:rsidRDefault="008B6664"/>
    <w:sectPr w:rsidR="008B6664" w:rsidSect="007A14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AF8"/>
    <w:rsid w:val="00007266"/>
    <w:rsid w:val="000150BB"/>
    <w:rsid w:val="000626A8"/>
    <w:rsid w:val="000B4290"/>
    <w:rsid w:val="000E6184"/>
    <w:rsid w:val="00111BC4"/>
    <w:rsid w:val="00117D87"/>
    <w:rsid w:val="00123C89"/>
    <w:rsid w:val="00125E73"/>
    <w:rsid w:val="00127614"/>
    <w:rsid w:val="00135693"/>
    <w:rsid w:val="0013618D"/>
    <w:rsid w:val="00137A3D"/>
    <w:rsid w:val="001514DD"/>
    <w:rsid w:val="001533D4"/>
    <w:rsid w:val="00154EA7"/>
    <w:rsid w:val="001B7D6A"/>
    <w:rsid w:val="001C575C"/>
    <w:rsid w:val="0020538E"/>
    <w:rsid w:val="0020754C"/>
    <w:rsid w:val="00211A21"/>
    <w:rsid w:val="0022702F"/>
    <w:rsid w:val="0025733F"/>
    <w:rsid w:val="00276597"/>
    <w:rsid w:val="00292D26"/>
    <w:rsid w:val="002B2323"/>
    <w:rsid w:val="002B6F03"/>
    <w:rsid w:val="002D4598"/>
    <w:rsid w:val="002E202C"/>
    <w:rsid w:val="00300035"/>
    <w:rsid w:val="00312761"/>
    <w:rsid w:val="003208A1"/>
    <w:rsid w:val="00322587"/>
    <w:rsid w:val="00334E04"/>
    <w:rsid w:val="003534D6"/>
    <w:rsid w:val="0038796D"/>
    <w:rsid w:val="003923A1"/>
    <w:rsid w:val="0039252C"/>
    <w:rsid w:val="003A08F4"/>
    <w:rsid w:val="003A7CB2"/>
    <w:rsid w:val="003F202C"/>
    <w:rsid w:val="00402404"/>
    <w:rsid w:val="004111E0"/>
    <w:rsid w:val="00421DF2"/>
    <w:rsid w:val="00423A67"/>
    <w:rsid w:val="0042705F"/>
    <w:rsid w:val="0043228F"/>
    <w:rsid w:val="00466CB7"/>
    <w:rsid w:val="00470736"/>
    <w:rsid w:val="004833F9"/>
    <w:rsid w:val="00490F86"/>
    <w:rsid w:val="0049293A"/>
    <w:rsid w:val="00495A79"/>
    <w:rsid w:val="004A69AD"/>
    <w:rsid w:val="005008AD"/>
    <w:rsid w:val="00530C2F"/>
    <w:rsid w:val="00552071"/>
    <w:rsid w:val="0057473E"/>
    <w:rsid w:val="0057603A"/>
    <w:rsid w:val="00592919"/>
    <w:rsid w:val="005B0E0A"/>
    <w:rsid w:val="005B35BC"/>
    <w:rsid w:val="005E2D24"/>
    <w:rsid w:val="005F40AD"/>
    <w:rsid w:val="005F4451"/>
    <w:rsid w:val="005F4F32"/>
    <w:rsid w:val="00637B7C"/>
    <w:rsid w:val="0065329C"/>
    <w:rsid w:val="00654E58"/>
    <w:rsid w:val="00661A49"/>
    <w:rsid w:val="00687EDD"/>
    <w:rsid w:val="0069553C"/>
    <w:rsid w:val="006B3CA9"/>
    <w:rsid w:val="006B5E47"/>
    <w:rsid w:val="006D0AF3"/>
    <w:rsid w:val="00716524"/>
    <w:rsid w:val="00721F74"/>
    <w:rsid w:val="00730D9D"/>
    <w:rsid w:val="00754A58"/>
    <w:rsid w:val="0079056F"/>
    <w:rsid w:val="007A149D"/>
    <w:rsid w:val="007A7755"/>
    <w:rsid w:val="007B298A"/>
    <w:rsid w:val="007C16E4"/>
    <w:rsid w:val="007D6AE2"/>
    <w:rsid w:val="00802B22"/>
    <w:rsid w:val="00833D79"/>
    <w:rsid w:val="008401C6"/>
    <w:rsid w:val="008425EE"/>
    <w:rsid w:val="00857D70"/>
    <w:rsid w:val="008B6664"/>
    <w:rsid w:val="008C5003"/>
    <w:rsid w:val="008F1918"/>
    <w:rsid w:val="008F5EED"/>
    <w:rsid w:val="008F7A31"/>
    <w:rsid w:val="00930636"/>
    <w:rsid w:val="009354F6"/>
    <w:rsid w:val="009512E6"/>
    <w:rsid w:val="009519B0"/>
    <w:rsid w:val="00981F54"/>
    <w:rsid w:val="00993271"/>
    <w:rsid w:val="00993CB5"/>
    <w:rsid w:val="009E4198"/>
    <w:rsid w:val="00A06B68"/>
    <w:rsid w:val="00A817FB"/>
    <w:rsid w:val="00AB6C0C"/>
    <w:rsid w:val="00AC024E"/>
    <w:rsid w:val="00AE08F8"/>
    <w:rsid w:val="00AE0C4B"/>
    <w:rsid w:val="00AE7C06"/>
    <w:rsid w:val="00B35BB1"/>
    <w:rsid w:val="00B44579"/>
    <w:rsid w:val="00B55F7C"/>
    <w:rsid w:val="00B878FD"/>
    <w:rsid w:val="00BA4CBB"/>
    <w:rsid w:val="00BA6B7B"/>
    <w:rsid w:val="00BB7E13"/>
    <w:rsid w:val="00BC3653"/>
    <w:rsid w:val="00BC7FD5"/>
    <w:rsid w:val="00C673B5"/>
    <w:rsid w:val="00C82C28"/>
    <w:rsid w:val="00CA28C0"/>
    <w:rsid w:val="00CF08DA"/>
    <w:rsid w:val="00CF709D"/>
    <w:rsid w:val="00D30E6E"/>
    <w:rsid w:val="00D47BA9"/>
    <w:rsid w:val="00D56719"/>
    <w:rsid w:val="00D71F86"/>
    <w:rsid w:val="00DA3076"/>
    <w:rsid w:val="00E11AF8"/>
    <w:rsid w:val="00E16108"/>
    <w:rsid w:val="00E16937"/>
    <w:rsid w:val="00E336A8"/>
    <w:rsid w:val="00E612A1"/>
    <w:rsid w:val="00E7013F"/>
    <w:rsid w:val="00E9306C"/>
    <w:rsid w:val="00EA320A"/>
    <w:rsid w:val="00EB1254"/>
    <w:rsid w:val="00EB4E31"/>
    <w:rsid w:val="00EB55AD"/>
    <w:rsid w:val="00F02E28"/>
    <w:rsid w:val="00F16E3C"/>
    <w:rsid w:val="00F55CC9"/>
    <w:rsid w:val="00F77BAF"/>
    <w:rsid w:val="00F916D3"/>
    <w:rsid w:val="00F92D39"/>
    <w:rsid w:val="00FA4AC2"/>
    <w:rsid w:val="00FA7EC7"/>
    <w:rsid w:val="00FC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61A4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661A49"/>
    <w:pPr>
      <w:keepNext/>
      <w:jc w:val="both"/>
      <w:outlineLvl w:val="0"/>
    </w:pPr>
    <w:rPr>
      <w:rFonts w:eastAsia="Calibri"/>
      <w:b/>
      <w:color w:val="000000"/>
      <w:spacing w:val="-3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661A49"/>
    <w:pPr>
      <w:keepNext/>
      <w:shd w:val="clear" w:color="auto" w:fill="FFFFFF"/>
      <w:ind w:left="3725"/>
      <w:outlineLvl w:val="1"/>
    </w:pPr>
    <w:rPr>
      <w:rFonts w:eastAsia="Calibri"/>
      <w:color w:val="000000"/>
      <w:spacing w:val="-3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661A49"/>
    <w:pPr>
      <w:keepNext/>
      <w:shd w:val="clear" w:color="auto" w:fill="FFFFFF"/>
      <w:outlineLvl w:val="2"/>
    </w:pPr>
    <w:rPr>
      <w:rFonts w:eastAsia="Calibri"/>
      <w:b/>
      <w:color w:val="000000"/>
      <w:spacing w:val="-3"/>
      <w:szCs w:val="20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661A49"/>
    <w:pPr>
      <w:keepNext/>
      <w:outlineLvl w:val="6"/>
    </w:pPr>
    <w:rPr>
      <w:rFonts w:eastAsia="Calibri"/>
      <w:i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1A49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1A49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1A49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61A49"/>
    <w:rPr>
      <w:rFonts w:ascii="Times New Roman" w:hAnsi="Times New Roman" w:cs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1">
    <w:name w:val="Heading 2 Char1"/>
    <w:link w:val="Heading2"/>
    <w:uiPriority w:val="99"/>
    <w:locked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1">
    <w:name w:val="Heading 3 Char1"/>
    <w:link w:val="Heading3"/>
    <w:uiPriority w:val="99"/>
    <w:locked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1">
    <w:name w:val="Heading 7 Char1"/>
    <w:link w:val="Heading7"/>
    <w:uiPriority w:val="99"/>
    <w:locked/>
    <w:rsid w:val="00661A49"/>
    <w:rPr>
      <w:rFonts w:ascii="Times New Roman" w:hAnsi="Times New Roman"/>
      <w:i/>
      <w:sz w:val="24"/>
      <w:lang w:eastAsia="ru-RU"/>
    </w:rPr>
  </w:style>
  <w:style w:type="paragraph" w:styleId="Header">
    <w:name w:val="header"/>
    <w:basedOn w:val="Normal"/>
    <w:link w:val="HeaderChar1"/>
    <w:uiPriority w:val="99"/>
    <w:rsid w:val="00661A49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rFonts w:eastAsia="Calibri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1A49"/>
    <w:rPr>
      <w:rFonts w:ascii="Times New Roman" w:hAnsi="Times New Roman" w:cs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661A49"/>
    <w:rPr>
      <w:rFonts w:ascii="Times New Roman" w:hAnsi="Times New Roman"/>
      <w:sz w:val="28"/>
      <w:lang w:eastAsia="ru-RU"/>
    </w:rPr>
  </w:style>
  <w:style w:type="paragraph" w:styleId="BlockText">
    <w:name w:val="Block Text"/>
    <w:basedOn w:val="Normal"/>
    <w:uiPriority w:val="99"/>
    <w:rsid w:val="00661A49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TableGrid">
    <w:name w:val="Table Grid"/>
    <w:basedOn w:val="TableNormal"/>
    <w:uiPriority w:val="99"/>
    <w:rsid w:val="00661A4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1A4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661A49"/>
    <w:rPr>
      <w:sz w:val="28"/>
    </w:rPr>
  </w:style>
  <w:style w:type="paragraph" w:styleId="BodyText2">
    <w:name w:val="Body Text 2"/>
    <w:basedOn w:val="Normal"/>
    <w:link w:val="BodyText2Char"/>
    <w:uiPriority w:val="99"/>
    <w:rsid w:val="00661A49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61A49"/>
    <w:rPr>
      <w:rFonts w:ascii="Times New Roman" w:hAnsi="Times New Roman" w:cs="Times New Roman"/>
      <w:sz w:val="20"/>
      <w:lang w:eastAsia="ru-RU"/>
    </w:rPr>
  </w:style>
  <w:style w:type="character" w:customStyle="1" w:styleId="21">
    <w:name w:val="Основной текст 2 Знак1"/>
    <w:uiPriority w:val="99"/>
    <w:semiHidden/>
    <w:rsid w:val="00661A49"/>
    <w:rPr>
      <w:rFonts w:ascii="Times New Roman" w:hAnsi="Times New Roman"/>
      <w:sz w:val="24"/>
      <w:lang w:eastAsia="ru-RU"/>
    </w:rPr>
  </w:style>
  <w:style w:type="character" w:customStyle="1" w:styleId="5">
    <w:name w:val="Знак Знак5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661A49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61A49"/>
    <w:rPr>
      <w:rFonts w:ascii="Tahoma" w:hAnsi="Tahoma" w:cs="Times New Roman"/>
      <w:sz w:val="20"/>
      <w:shd w:val="clear" w:color="auto" w:fill="000080"/>
      <w:lang w:eastAsia="ru-RU"/>
    </w:rPr>
  </w:style>
  <w:style w:type="character" w:customStyle="1" w:styleId="51">
    <w:name w:val="Знак Знак51"/>
    <w:uiPriority w:val="99"/>
    <w:rsid w:val="00661A49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661A49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661A49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661A49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661A49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61A49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1A49"/>
    <w:rPr>
      <w:rFonts w:ascii="Tahoma" w:hAnsi="Tahoma" w:cs="Times New Roman"/>
      <w:sz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61A49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1A49"/>
    <w:rPr>
      <w:rFonts w:ascii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20</Pages>
  <Words>9154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1</cp:lastModifiedBy>
  <cp:revision>15</cp:revision>
  <dcterms:created xsi:type="dcterms:W3CDTF">2016-06-14T12:04:00Z</dcterms:created>
  <dcterms:modified xsi:type="dcterms:W3CDTF">2016-07-26T09:49:00Z</dcterms:modified>
</cp:coreProperties>
</file>